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5044"/>
        <w:gridCol w:w="721"/>
        <w:gridCol w:w="5035"/>
      </w:tblGrid>
      <w:tr w:rsidR="000F6EC6" w:rsidRPr="00101F1E" w14:paraId="1B4AEEC8" w14:textId="77777777" w:rsidTr="7E9B23F2">
        <w:trPr>
          <w:cantSplit/>
          <w:trHeight w:hRule="exact" w:val="3456"/>
          <w:jc w:val="center"/>
        </w:trPr>
        <w:tc>
          <w:tcPr>
            <w:tcW w:w="5044" w:type="dxa"/>
            <w:vAlign w:val="center"/>
          </w:tcPr>
          <w:p w14:paraId="5EE19789" w14:textId="37723AA4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7" behindDoc="1" locked="0" layoutInCell="1" allowOverlap="1" wp14:anchorId="13946498" wp14:editId="2B584BF9">
                  <wp:simplePos x="0" y="0"/>
                  <wp:positionH relativeFrom="margin">
                    <wp:posOffset>1270</wp:posOffset>
                  </wp:positionH>
                  <wp:positionV relativeFrom="margin">
                    <wp:posOffset>-114300</wp:posOffset>
                  </wp:positionV>
                  <wp:extent cx="3056890" cy="1834515"/>
                  <wp:effectExtent l="0" t="0" r="0" b="0"/>
                  <wp:wrapNone/>
                  <wp:docPr id="3" name="Picture 3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Mary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family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*You're looking for two others</w:t>
            </w:r>
          </w:p>
        </w:tc>
        <w:tc>
          <w:tcPr>
            <w:tcW w:w="721" w:type="dxa"/>
            <w:vAlign w:val="center"/>
          </w:tcPr>
          <w:p w14:paraId="0F7F3BA3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1F1FA007" w14:textId="2F0F7160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5" behindDoc="1" locked="0" layoutInCell="1" allowOverlap="1" wp14:anchorId="45F8C344" wp14:editId="243A68EB">
                  <wp:simplePos x="0" y="0"/>
                  <wp:positionH relativeFrom="margin">
                    <wp:posOffset>0</wp:posOffset>
                  </wp:positionH>
                  <wp:positionV relativeFrom="margin">
                    <wp:posOffset>-102870</wp:posOffset>
                  </wp:positionV>
                  <wp:extent cx="3056890" cy="1834515"/>
                  <wp:effectExtent l="0" t="0" r="0" b="0"/>
                  <wp:wrapNone/>
                  <wp:docPr id="38" name="Picture 38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Joseph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family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*You're looking for two others</w:t>
            </w:r>
          </w:p>
        </w:tc>
      </w:tr>
      <w:tr w:rsidR="000F6EC6" w:rsidRPr="00101F1E" w14:paraId="1D7CF179" w14:textId="77777777" w:rsidTr="7E9B23F2">
        <w:trPr>
          <w:trHeight w:hRule="exact" w:val="3834"/>
          <w:jc w:val="center"/>
        </w:trPr>
        <w:tc>
          <w:tcPr>
            <w:tcW w:w="5044" w:type="dxa"/>
            <w:vAlign w:val="center"/>
          </w:tcPr>
          <w:p w14:paraId="24B73803" w14:textId="40BA033A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4" behindDoc="1" locked="0" layoutInCell="1" allowOverlap="1" wp14:anchorId="722AAFD7" wp14:editId="15DCCCFA">
                  <wp:simplePos x="0" y="0"/>
                  <wp:positionH relativeFrom="margin">
                    <wp:posOffset>1270</wp:posOffset>
                  </wp:positionH>
                  <wp:positionV relativeFrom="margin">
                    <wp:posOffset>-243205</wp:posOffset>
                  </wp:positionV>
                  <wp:extent cx="3056890" cy="1834515"/>
                  <wp:effectExtent l="0" t="0" r="0" b="0"/>
                  <wp:wrapNone/>
                  <wp:docPr id="30" name="Picture 30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72"/>
                <w:szCs w:val="72"/>
              </w:rPr>
              <w:t>Baby Jesus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family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*You're looking for two others</w:t>
            </w:r>
          </w:p>
        </w:tc>
        <w:tc>
          <w:tcPr>
            <w:tcW w:w="721" w:type="dxa"/>
            <w:vAlign w:val="center"/>
          </w:tcPr>
          <w:p w14:paraId="23EC9E43" w14:textId="2C48B084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47803BA5" w14:textId="7BA8850D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72"/>
                <w:szCs w:val="72"/>
              </w:rPr>
              <w:drawing>
                <wp:anchor distT="0" distB="0" distL="114300" distR="114300" simplePos="0" relativeHeight="251658246" behindDoc="1" locked="0" layoutInCell="1" allowOverlap="1" wp14:anchorId="65C38784" wp14:editId="408115A6">
                  <wp:simplePos x="0" y="0"/>
                  <wp:positionH relativeFrom="margin">
                    <wp:posOffset>-13970</wp:posOffset>
                  </wp:positionH>
                  <wp:positionV relativeFrom="margin">
                    <wp:posOffset>-124460</wp:posOffset>
                  </wp:positionV>
                  <wp:extent cx="3054985" cy="1832610"/>
                  <wp:effectExtent l="0" t="0" r="0" b="0"/>
                  <wp:wrapNone/>
                  <wp:docPr id="29" name="Picture 29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4985" cy="1832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72"/>
                <w:szCs w:val="72"/>
              </w:rPr>
              <w:t>Shepherds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match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015FB5BF" w14:textId="77777777" w:rsidTr="7E9B23F2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5D488233" w14:textId="3B1A9ACB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72"/>
                <w:szCs w:val="72"/>
              </w:rPr>
              <w:drawing>
                <wp:anchor distT="0" distB="0" distL="114300" distR="114300" simplePos="0" relativeHeight="251658243" behindDoc="1" locked="0" layoutInCell="1" allowOverlap="1" wp14:anchorId="4CC4A3BF" wp14:editId="0A1C1A69">
                  <wp:simplePos x="0" y="0"/>
                  <wp:positionH relativeFrom="margin">
                    <wp:posOffset>0</wp:posOffset>
                  </wp:positionH>
                  <wp:positionV relativeFrom="margin">
                    <wp:posOffset>-2540</wp:posOffset>
                  </wp:positionV>
                  <wp:extent cx="3056890" cy="1834515"/>
                  <wp:effectExtent l="0" t="0" r="0" b="0"/>
                  <wp:wrapNone/>
                  <wp:docPr id="28" name="Picture 28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Sheep</w:t>
            </w:r>
            <w:r w:rsidR="000F6EC6"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match</w:t>
            </w:r>
          </w:p>
        </w:tc>
        <w:tc>
          <w:tcPr>
            <w:tcW w:w="721" w:type="dxa"/>
            <w:vAlign w:val="center"/>
          </w:tcPr>
          <w:p w14:paraId="41B7D72A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44C62AAB" w14:textId="3F92A9D3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2" behindDoc="1" locked="0" layoutInCell="1" allowOverlap="1" wp14:anchorId="333037B7" wp14:editId="6498E9DB">
                  <wp:simplePos x="0" y="0"/>
                  <wp:positionH relativeFrom="margin">
                    <wp:posOffset>-34925</wp:posOffset>
                  </wp:positionH>
                  <wp:positionV relativeFrom="margin">
                    <wp:posOffset>-13970</wp:posOffset>
                  </wp:positionV>
                  <wp:extent cx="3056890" cy="1834515"/>
                  <wp:effectExtent l="0" t="0" r="0" b="0"/>
                  <wp:wrapNone/>
                  <wp:docPr id="27" name="Picture 27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Santa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 xml:space="preserve">Find your </w:t>
            </w:r>
            <w:r w:rsidR="28ADBF49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spouse</w:t>
            </w:r>
          </w:p>
        </w:tc>
      </w:tr>
      <w:tr w:rsidR="000F6EC6" w:rsidRPr="00101F1E" w14:paraId="296EB51F" w14:textId="77777777" w:rsidTr="7E9B23F2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4FCC08C6" w14:textId="60CA7EEA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72"/>
                <w:szCs w:val="72"/>
              </w:rPr>
              <w:drawing>
                <wp:anchor distT="0" distB="0" distL="114300" distR="114300" simplePos="0" relativeHeight="251658241" behindDoc="1" locked="0" layoutInCell="1" allowOverlap="1" wp14:anchorId="42EB771C" wp14:editId="3F75E177">
                  <wp:simplePos x="0" y="0"/>
                  <wp:positionH relativeFrom="margin">
                    <wp:posOffset>0</wp:posOffset>
                  </wp:positionH>
                  <wp:positionV relativeFrom="margin">
                    <wp:posOffset>5715</wp:posOffset>
                  </wp:positionV>
                  <wp:extent cx="3056890" cy="1834515"/>
                  <wp:effectExtent l="0" t="0" r="0" b="0"/>
                  <wp:wrapNone/>
                  <wp:docPr id="26" name="Picture 26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72"/>
                <w:szCs w:val="72"/>
              </w:rPr>
              <w:t>Mrs Claus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 xml:space="preserve">Find your </w:t>
            </w:r>
            <w:r w:rsidR="5861AD51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spouse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61796A19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09E8220B" w14:textId="2920F15A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0" behindDoc="1" locked="0" layoutInCell="1" allowOverlap="1" wp14:anchorId="25545226" wp14:editId="3D3CFA7C">
                  <wp:simplePos x="0" y="0"/>
                  <wp:positionH relativeFrom="margin">
                    <wp:posOffset>-31750</wp:posOffset>
                  </wp:positionH>
                  <wp:positionV relativeFrom="margin">
                    <wp:posOffset>130810</wp:posOffset>
                  </wp:positionV>
                  <wp:extent cx="3056890" cy="1834515"/>
                  <wp:effectExtent l="0" t="0" r="0" b="0"/>
                  <wp:wrapNone/>
                  <wp:docPr id="25" name="Picture 25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North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</w:tbl>
    <w:p w14:paraId="172737C9" w14:textId="235CBAAD" w:rsidR="000F6EC6" w:rsidRDefault="000F6EC6" w:rsidP="00A80BB9">
      <w:pPr>
        <w:rPr>
          <w:sz w:val="14"/>
        </w:rPr>
        <w:sectPr w:rsidR="000F6EC6" w:rsidSect="000F6EC6">
          <w:headerReference w:type="default" r:id="rId13"/>
          <w:pgSz w:w="12240" w:h="15840" w:code="1"/>
          <w:pgMar w:top="720" w:right="720" w:bottom="720" w:left="720" w:header="432" w:footer="432" w:gutter="0"/>
          <w:pgNumType w:start="1"/>
          <w:cols w:space="720"/>
          <w:docGrid w:linePitch="381"/>
        </w:sectPr>
      </w:pPr>
    </w:p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5044"/>
        <w:gridCol w:w="721"/>
        <w:gridCol w:w="5035"/>
      </w:tblGrid>
      <w:tr w:rsidR="000F6EC6" w:rsidRPr="00101F1E" w14:paraId="72ACB7F7" w14:textId="77777777" w:rsidTr="004710BE">
        <w:trPr>
          <w:cantSplit/>
          <w:trHeight w:hRule="exact" w:val="3456"/>
          <w:jc w:val="center"/>
        </w:trPr>
        <w:tc>
          <w:tcPr>
            <w:tcW w:w="5044" w:type="dxa"/>
            <w:vAlign w:val="center"/>
          </w:tcPr>
          <w:p w14:paraId="5693E579" w14:textId="5CD40864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5" behindDoc="1" locked="0" layoutInCell="1" allowOverlap="1" wp14:anchorId="6BBEB517" wp14:editId="7B619D43">
                  <wp:simplePos x="0" y="0"/>
                  <wp:positionH relativeFrom="margin">
                    <wp:posOffset>0</wp:posOffset>
                  </wp:positionH>
                  <wp:positionV relativeFrom="margin">
                    <wp:posOffset>72390</wp:posOffset>
                  </wp:positionV>
                  <wp:extent cx="3056890" cy="1834515"/>
                  <wp:effectExtent l="0" t="0" r="0" b="0"/>
                  <wp:wrapNone/>
                  <wp:docPr id="8" name="Picture 8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Pole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02D7296E" w14:textId="53CC7C70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135D059B" w14:textId="66CEAF80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4" behindDoc="1" locked="0" layoutInCell="1" allowOverlap="1" wp14:anchorId="4E28C05B" wp14:editId="597FCB2F">
                  <wp:simplePos x="0" y="0"/>
                  <wp:positionH relativeFrom="margin">
                    <wp:posOffset>-19050</wp:posOffset>
                  </wp:positionH>
                  <wp:positionV relativeFrom="margin">
                    <wp:posOffset>51435</wp:posOffset>
                  </wp:positionV>
                  <wp:extent cx="3056890" cy="1834515"/>
                  <wp:effectExtent l="0" t="0" r="0" b="0"/>
                  <wp:wrapNone/>
                  <wp:docPr id="9" name="Picture 9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Silent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4BA36366" w14:textId="77777777" w:rsidTr="002A050E">
        <w:trPr>
          <w:trHeight w:hRule="exact" w:val="3834"/>
          <w:jc w:val="center"/>
        </w:trPr>
        <w:tc>
          <w:tcPr>
            <w:tcW w:w="5044" w:type="dxa"/>
            <w:vAlign w:val="center"/>
          </w:tcPr>
          <w:p w14:paraId="2BF8C63D" w14:textId="4E293407" w:rsidR="00577AC8" w:rsidRPr="00577AC8" w:rsidRDefault="00577AC8" w:rsidP="00101F1E">
            <w:pPr>
              <w:spacing w:before="360" w:line="20" w:lineRule="atLeast"/>
              <w:jc w:val="center"/>
              <w:rPr>
                <w:rFonts w:ascii="Mystical Woods Smooth Script" w:hAnsi="Mystical Woods Smooth Script"/>
                <w:noProof/>
                <w:color w:val="003450" w:themeColor="text1"/>
                <w:sz w:val="2"/>
                <w:szCs w:val="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3" behindDoc="1" locked="0" layoutInCell="1" allowOverlap="1" wp14:anchorId="180E9D0C" wp14:editId="22DBBCED">
                  <wp:simplePos x="0" y="0"/>
                  <wp:positionH relativeFrom="margin">
                    <wp:posOffset>-635</wp:posOffset>
                  </wp:positionH>
                  <wp:positionV relativeFrom="margin">
                    <wp:posOffset>127000</wp:posOffset>
                  </wp:positionV>
                  <wp:extent cx="3056890" cy="1834515"/>
                  <wp:effectExtent l="0" t="0" r="0" b="0"/>
                  <wp:wrapNone/>
                  <wp:docPr id="10" name="Picture 10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71A7976" w14:textId="1BCACD0D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56"/>
                <w:szCs w:val="56"/>
              </w:rPr>
              <w:drawing>
                <wp:anchor distT="0" distB="0" distL="114300" distR="114300" simplePos="0" relativeHeight="251658251" behindDoc="1" locked="0" layoutInCell="1" allowOverlap="1" wp14:anchorId="139C1D71" wp14:editId="33ACEF51">
                  <wp:simplePos x="0" y="0"/>
                  <wp:positionH relativeFrom="margin">
                    <wp:posOffset>0</wp:posOffset>
                  </wp:positionH>
                  <wp:positionV relativeFrom="margin">
                    <wp:posOffset>2432685</wp:posOffset>
                  </wp:positionV>
                  <wp:extent cx="3056890" cy="1834515"/>
                  <wp:effectExtent l="0" t="0" r="0" b="0"/>
                  <wp:wrapNone/>
                  <wp:docPr id="12" name="Picture 12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Night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7DB29215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469B3740" w14:textId="41B3E8BE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2" behindDoc="1" locked="0" layoutInCell="1" allowOverlap="1" wp14:anchorId="661AB202" wp14:editId="434311A9">
                  <wp:simplePos x="0" y="0"/>
                  <wp:positionH relativeFrom="margin">
                    <wp:posOffset>6350</wp:posOffset>
                  </wp:positionH>
                  <wp:positionV relativeFrom="margin">
                    <wp:posOffset>-15875</wp:posOffset>
                  </wp:positionV>
                  <wp:extent cx="3056890" cy="1834515"/>
                  <wp:effectExtent l="0" t="0" r="0" b="0"/>
                  <wp:wrapNone/>
                  <wp:docPr id="11" name="Picture 11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Hark!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Finish the carol line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56BB37AC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56290F07" w14:textId="04BCB3B5" w:rsidR="000F6EC6" w:rsidRPr="00577AC8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577AC8">
              <w:rPr>
                <w:rFonts w:ascii="Mystical Woods Smooth Script" w:hAnsi="Mystical Woods Smooth Script"/>
                <w:noProof/>
                <w:color w:val="003450" w:themeColor="text1"/>
                <w:sz w:val="56"/>
                <w:szCs w:val="56"/>
              </w:rPr>
              <w:t>The Herald Angels Sing</w:t>
            </w:r>
            <w:r w:rsidRPr="00577AC8">
              <w:rPr>
                <w:rFonts w:ascii="Mystical Woods Smooth Script" w:hAnsi="Mystical Woods Smooth Script"/>
                <w:color w:val="003450" w:themeColor="text1"/>
                <w:sz w:val="66"/>
                <w:szCs w:val="48"/>
              </w:rPr>
              <w:br/>
            </w:r>
            <w:r w:rsidRPr="00577AC8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Finish the carol line</w:t>
            </w:r>
            <w:r w:rsidRPr="00577AC8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00326A9F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2930F888" w14:textId="004FDDA6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0" behindDoc="1" locked="0" layoutInCell="1" allowOverlap="1" wp14:anchorId="26BB76E5" wp14:editId="2435CE2F">
                  <wp:simplePos x="0" y="0"/>
                  <wp:positionH relativeFrom="margin">
                    <wp:posOffset>0</wp:posOffset>
                  </wp:positionH>
                  <wp:positionV relativeFrom="margin">
                    <wp:posOffset>7620</wp:posOffset>
                  </wp:positionV>
                  <wp:extent cx="3056890" cy="1834515"/>
                  <wp:effectExtent l="0" t="0" r="0" b="0"/>
                  <wp:wrapNone/>
                  <wp:docPr id="13" name="Picture 13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Joy to…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2F282D46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6753A789" w14:textId="5646CE3D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72"/>
                <w:szCs w:val="72"/>
              </w:rPr>
              <w:drawing>
                <wp:anchor distT="0" distB="0" distL="114300" distR="114300" simplePos="0" relativeHeight="251658249" behindDoc="1" locked="0" layoutInCell="1" allowOverlap="1" wp14:anchorId="531CFDE2" wp14:editId="5F538EFD">
                  <wp:simplePos x="0" y="0"/>
                  <wp:positionH relativeFrom="margin">
                    <wp:posOffset>0</wp:posOffset>
                  </wp:positionH>
                  <wp:positionV relativeFrom="margin">
                    <wp:posOffset>29845</wp:posOffset>
                  </wp:positionV>
                  <wp:extent cx="3056890" cy="1834515"/>
                  <wp:effectExtent l="0" t="0" r="0" b="0"/>
                  <wp:wrapNone/>
                  <wp:docPr id="14" name="Picture 14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72"/>
                <w:szCs w:val="72"/>
              </w:rPr>
              <w:t>… the World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0F4F1BBF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68E83438" w14:textId="12F6E181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48" behindDoc="1" locked="0" layoutInCell="1" allowOverlap="1" wp14:anchorId="55078463" wp14:editId="14E7D220">
                  <wp:simplePos x="0" y="0"/>
                  <wp:positionH relativeFrom="margin">
                    <wp:posOffset>-19050</wp:posOffset>
                  </wp:positionH>
                  <wp:positionV relativeFrom="margin">
                    <wp:posOffset>120015</wp:posOffset>
                  </wp:positionV>
                  <wp:extent cx="3056890" cy="1834515"/>
                  <wp:effectExtent l="0" t="0" r="0" b="0"/>
                  <wp:wrapNone/>
                  <wp:docPr id="15" name="Picture 15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Jingle…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</w:tbl>
    <w:p w14:paraId="335DA39B" w14:textId="77777777" w:rsidR="000F6EC6" w:rsidRDefault="000F6EC6" w:rsidP="00A80BB9">
      <w:pPr>
        <w:rPr>
          <w:sz w:val="14"/>
        </w:rPr>
        <w:sectPr w:rsidR="000F6EC6" w:rsidSect="000F6EC6">
          <w:headerReference w:type="default" r:id="rId14"/>
          <w:pgSz w:w="12240" w:h="15840" w:code="1"/>
          <w:pgMar w:top="720" w:right="720" w:bottom="720" w:left="720" w:header="432" w:footer="432" w:gutter="0"/>
          <w:pgNumType w:start="1"/>
          <w:cols w:space="720"/>
          <w:docGrid w:linePitch="381"/>
        </w:sectPr>
      </w:pPr>
    </w:p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5044"/>
        <w:gridCol w:w="721"/>
        <w:gridCol w:w="5035"/>
      </w:tblGrid>
      <w:tr w:rsidR="000F6EC6" w:rsidRPr="00101F1E" w14:paraId="04AECCAC" w14:textId="77777777" w:rsidTr="004710BE">
        <w:trPr>
          <w:cantSplit/>
          <w:trHeight w:hRule="exact" w:val="3456"/>
          <w:jc w:val="center"/>
        </w:trPr>
        <w:tc>
          <w:tcPr>
            <w:tcW w:w="5044" w:type="dxa"/>
            <w:vAlign w:val="center"/>
          </w:tcPr>
          <w:p w14:paraId="2A5A4E99" w14:textId="1C8BBC6E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63" behindDoc="1" locked="0" layoutInCell="1" allowOverlap="1" wp14:anchorId="5A9D725F" wp14:editId="24F45E2B">
                  <wp:simplePos x="0" y="0"/>
                  <wp:positionH relativeFrom="margin">
                    <wp:posOffset>0</wp:posOffset>
                  </wp:positionH>
                  <wp:positionV relativeFrom="margin">
                    <wp:posOffset>30480</wp:posOffset>
                  </wp:positionV>
                  <wp:extent cx="3056890" cy="1834515"/>
                  <wp:effectExtent l="0" t="0" r="0" b="0"/>
                  <wp:wrapNone/>
                  <wp:docPr id="18" name="Picture 18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 xml:space="preserve">… </w:t>
            </w:r>
            <w:r w:rsid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b</w:t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ells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6585FC87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6035A2AE" w14:textId="454AE560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62" behindDoc="1" locked="0" layoutInCell="1" allowOverlap="1" wp14:anchorId="6A0F0D97" wp14:editId="1E018BD6">
                  <wp:simplePos x="0" y="0"/>
                  <wp:positionH relativeFrom="margin">
                    <wp:posOffset>-6350</wp:posOffset>
                  </wp:positionH>
                  <wp:positionV relativeFrom="margin">
                    <wp:posOffset>30480</wp:posOffset>
                  </wp:positionV>
                  <wp:extent cx="3056890" cy="1834515"/>
                  <wp:effectExtent l="0" t="0" r="0" b="0"/>
                  <wp:wrapNone/>
                  <wp:docPr id="19" name="Picture 19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Gold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Trio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565A23FC" w14:textId="77777777" w:rsidTr="002A050E">
        <w:trPr>
          <w:trHeight w:hRule="exact" w:val="3834"/>
          <w:jc w:val="center"/>
        </w:trPr>
        <w:tc>
          <w:tcPr>
            <w:tcW w:w="5044" w:type="dxa"/>
            <w:vAlign w:val="center"/>
          </w:tcPr>
          <w:p w14:paraId="40EEA5B2" w14:textId="37C89477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64"/>
                <w:szCs w:val="64"/>
              </w:rPr>
              <w:drawing>
                <wp:anchor distT="0" distB="0" distL="114300" distR="114300" simplePos="0" relativeHeight="251658261" behindDoc="1" locked="0" layoutInCell="1" allowOverlap="1" wp14:anchorId="528AEE93" wp14:editId="6490BBCE">
                  <wp:simplePos x="0" y="0"/>
                  <wp:positionH relativeFrom="margin">
                    <wp:posOffset>1270</wp:posOffset>
                  </wp:positionH>
                  <wp:positionV relativeFrom="margin">
                    <wp:posOffset>-267335</wp:posOffset>
                  </wp:positionV>
                  <wp:extent cx="3056890" cy="1834515"/>
                  <wp:effectExtent l="0" t="0" r="0" b="0"/>
                  <wp:wrapNone/>
                  <wp:docPr id="20" name="Picture 20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64"/>
                <w:szCs w:val="64"/>
              </w:rPr>
              <w:t>Frankincense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Trio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1E5774E2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1C2BC610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60" behindDoc="1" locked="0" layoutInCell="1" allowOverlap="1" wp14:anchorId="176B71C4" wp14:editId="0FF831F7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21" name="Picture 21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Myrrh</w:t>
            </w:r>
            <w:r w:rsidRPr="00356CD9">
              <w:rPr>
                <w:rFonts w:ascii="Mystical Woods Smooth Script" w:hAnsi="Mystical Woods Smooth Script"/>
                <w:color w:val="003450" w:themeColor="text1"/>
                <w:sz w:val="56"/>
                <w:szCs w:val="5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Trio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41A53E83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5B236206" w14:textId="407203B3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9" behindDoc="1" locked="0" layoutInCell="1" allowOverlap="1" wp14:anchorId="3FA18854" wp14:editId="5DE0D892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22" name="Picture 22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Milk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*Left out for Santa</w:t>
            </w:r>
          </w:p>
        </w:tc>
        <w:tc>
          <w:tcPr>
            <w:tcW w:w="721" w:type="dxa"/>
            <w:vAlign w:val="center"/>
          </w:tcPr>
          <w:p w14:paraId="77745419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44CB2DB4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58" behindDoc="1" locked="0" layoutInCell="1" allowOverlap="1" wp14:anchorId="67EC3B79" wp14:editId="6CB273C9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23" name="Picture 23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Cookies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*Left out for Santa</w:t>
            </w:r>
          </w:p>
        </w:tc>
      </w:tr>
      <w:tr w:rsidR="000F6EC6" w:rsidRPr="00101F1E" w14:paraId="2B294DC6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7B5C058C" w14:textId="7104BD58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56"/>
                <w:szCs w:val="56"/>
              </w:rPr>
              <w:drawing>
                <wp:anchor distT="0" distB="0" distL="114300" distR="114300" simplePos="0" relativeHeight="251658257" behindDoc="1" locked="0" layoutInCell="1" allowOverlap="1" wp14:anchorId="1510D644" wp14:editId="4AAD6BE4">
                  <wp:simplePos x="0" y="0"/>
                  <wp:positionH relativeFrom="margin">
                    <wp:posOffset>-635</wp:posOffset>
                  </wp:positionH>
                  <wp:positionV relativeFrom="margin">
                    <wp:posOffset>-144780</wp:posOffset>
                  </wp:positionV>
                  <wp:extent cx="3056890" cy="1834515"/>
                  <wp:effectExtent l="0" t="0" r="0" b="0"/>
                  <wp:wrapNone/>
                  <wp:docPr id="24" name="Picture 24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56"/>
                <w:szCs w:val="56"/>
              </w:rPr>
              <w:t>We wish you...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144DC386" w14:textId="0302E3B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0652A24E" w14:textId="20E69E14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56"/>
                <w:szCs w:val="56"/>
              </w:rPr>
              <w:drawing>
                <wp:anchor distT="0" distB="0" distL="114300" distR="114300" simplePos="0" relativeHeight="251658256" behindDoc="1" locked="0" layoutInCell="1" allowOverlap="1" wp14:anchorId="7B0809A8" wp14:editId="09631A7E">
                  <wp:simplePos x="0" y="0"/>
                  <wp:positionH relativeFrom="margin">
                    <wp:posOffset>-3810</wp:posOffset>
                  </wp:positionH>
                  <wp:positionV relativeFrom="margin">
                    <wp:posOffset>52070</wp:posOffset>
                  </wp:positionV>
                  <wp:extent cx="3056890" cy="1834515"/>
                  <wp:effectExtent l="0" t="0" r="0" b="0"/>
                  <wp:wrapNone/>
                  <wp:docPr id="31" name="Picture 31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56"/>
                <w:szCs w:val="56"/>
              </w:rPr>
              <w:t>… a merry Christmas</w:t>
            </w:r>
            <w:r w:rsidR="000F6EC6" w:rsidRPr="000F6EC6">
              <w:rPr>
                <w:rFonts w:ascii="Avenir Next LT Pro" w:hAnsi="Avenir Next LT Pro"/>
                <w:color w:val="003450" w:themeColor="text1"/>
                <w:sz w:val="70"/>
                <w:szCs w:val="56"/>
              </w:rPr>
              <w:br/>
            </w:r>
            <w:r w:rsidR="000F6EC6" w:rsidRPr="000F6EC6">
              <w:rPr>
                <w:rFonts w:ascii="Avenir Next LT Pro Light" w:hAnsi="Avenir Next LT Pro Light" w:cs="Arial"/>
                <w:noProof/>
                <w:color w:val="003450" w:themeColor="text1"/>
                <w:sz w:val="32"/>
                <w:szCs w:val="32"/>
              </w:rPr>
              <w:t>Complete the name of the carol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</w:tbl>
    <w:p w14:paraId="6A996AB0" w14:textId="6F44602E" w:rsidR="000F6EC6" w:rsidRDefault="000F6EC6" w:rsidP="00A80BB9">
      <w:pPr>
        <w:rPr>
          <w:sz w:val="14"/>
        </w:rPr>
        <w:sectPr w:rsidR="000F6EC6" w:rsidSect="000F6EC6">
          <w:headerReference w:type="default" r:id="rId15"/>
          <w:pgSz w:w="12240" w:h="15840" w:code="1"/>
          <w:pgMar w:top="720" w:right="720" w:bottom="720" w:left="720" w:header="432" w:footer="432" w:gutter="0"/>
          <w:pgNumType w:start="1"/>
          <w:cols w:space="720"/>
          <w:docGrid w:linePitch="381"/>
        </w:sectPr>
      </w:pPr>
    </w:p>
    <w:tbl>
      <w:tblPr>
        <w:tblW w:w="5000" w:type="pct"/>
        <w:jc w:val="center"/>
        <w:tblLayout w:type="fixed"/>
        <w:tblCellMar>
          <w:left w:w="115" w:type="dxa"/>
          <w:right w:w="115" w:type="dxa"/>
        </w:tblCellMar>
        <w:tblLook w:val="0600" w:firstRow="0" w:lastRow="0" w:firstColumn="0" w:lastColumn="0" w:noHBand="1" w:noVBand="1"/>
      </w:tblPr>
      <w:tblGrid>
        <w:gridCol w:w="5044"/>
        <w:gridCol w:w="721"/>
        <w:gridCol w:w="5035"/>
      </w:tblGrid>
      <w:tr w:rsidR="000F6EC6" w:rsidRPr="00101F1E" w14:paraId="2C6499A4" w14:textId="77777777" w:rsidTr="004710BE">
        <w:trPr>
          <w:cantSplit/>
          <w:trHeight w:hRule="exact" w:val="3456"/>
          <w:jc w:val="center"/>
        </w:trPr>
        <w:tc>
          <w:tcPr>
            <w:tcW w:w="5044" w:type="dxa"/>
            <w:vAlign w:val="center"/>
          </w:tcPr>
          <w:p w14:paraId="1A9EBFE6" w14:textId="78313E45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71" behindDoc="1" locked="0" layoutInCell="1" allowOverlap="1" wp14:anchorId="5E26A11E" wp14:editId="53670BF5">
                  <wp:simplePos x="0" y="0"/>
                  <wp:positionH relativeFrom="margin">
                    <wp:posOffset>0</wp:posOffset>
                  </wp:positionH>
                  <wp:positionV relativeFrom="margin">
                    <wp:posOffset>30480</wp:posOffset>
                  </wp:positionV>
                  <wp:extent cx="3056890" cy="1834515"/>
                  <wp:effectExtent l="0" t="0" r="0" b="0"/>
                  <wp:wrapNone/>
                  <wp:docPr id="34" name="Picture 34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Candy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5734ABDA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1AB1A71C" w14:textId="6E366E4C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70" behindDoc="1" locked="0" layoutInCell="1" allowOverlap="1" wp14:anchorId="13F6C27D" wp14:editId="3DFBA78C">
                  <wp:simplePos x="0" y="0"/>
                  <wp:positionH relativeFrom="margin">
                    <wp:posOffset>-10160</wp:posOffset>
                  </wp:positionH>
                  <wp:positionV relativeFrom="margin">
                    <wp:posOffset>92710</wp:posOffset>
                  </wp:positionV>
                  <wp:extent cx="3056890" cy="1834515"/>
                  <wp:effectExtent l="0" t="0" r="0" b="0"/>
                  <wp:wrapNone/>
                  <wp:docPr id="35" name="Picture 35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356CD9">
              <w:rPr>
                <w:rFonts w:ascii="Mystical Woods Smooth Script" w:hAnsi="Mystical Woods Smooth Script"/>
                <w:noProof/>
                <w:color w:val="003450" w:themeColor="text1"/>
                <w:sz w:val="96"/>
                <w:szCs w:val="96"/>
              </w:rPr>
              <w:t>Cane</w:t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67C62480" w14:textId="77777777" w:rsidTr="002A050E">
        <w:trPr>
          <w:trHeight w:hRule="exact" w:val="3834"/>
          <w:jc w:val="center"/>
        </w:trPr>
        <w:tc>
          <w:tcPr>
            <w:tcW w:w="5044" w:type="dxa"/>
            <w:vAlign w:val="center"/>
          </w:tcPr>
          <w:p w14:paraId="2A66F276" w14:textId="6E954520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B27CCF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88"/>
                <w:szCs w:val="88"/>
              </w:rPr>
              <w:drawing>
                <wp:anchor distT="0" distB="0" distL="114300" distR="114300" simplePos="0" relativeHeight="251658269" behindDoc="1" locked="0" layoutInCell="1" allowOverlap="1" wp14:anchorId="3B7DF4C1" wp14:editId="739F1CDC">
                  <wp:simplePos x="0" y="0"/>
                  <wp:positionH relativeFrom="margin">
                    <wp:posOffset>-635</wp:posOffset>
                  </wp:positionH>
                  <wp:positionV relativeFrom="margin">
                    <wp:posOffset>-349250</wp:posOffset>
                  </wp:positionV>
                  <wp:extent cx="3056890" cy="1834515"/>
                  <wp:effectExtent l="0" t="0" r="0" b="0"/>
                  <wp:wrapNone/>
                  <wp:docPr id="36" name="Picture 36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B27CCF" w:rsidRPr="00B27CCF">
              <w:rPr>
                <w:rFonts w:ascii="Mystical Woods Smooth Script" w:hAnsi="Mystical Woods Smooth Script"/>
                <w:noProof/>
                <w:color w:val="003450" w:themeColor="text1"/>
                <w:sz w:val="88"/>
                <w:szCs w:val="88"/>
              </w:rPr>
              <w:t>P</w:t>
            </w:r>
            <w:r w:rsidR="000F6EC6" w:rsidRPr="00B27CCF">
              <w:rPr>
                <w:rFonts w:ascii="Mystical Woods Smooth Script" w:hAnsi="Mystical Woods Smooth Script"/>
                <w:noProof/>
                <w:color w:val="003450" w:themeColor="text1"/>
                <w:sz w:val="88"/>
                <w:szCs w:val="88"/>
              </w:rPr>
              <w:t>artridge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</w:t>
            </w:r>
            <w:r w:rsidR="00B27CCF" w:rsidRPr="00B27CCF">
              <w:rPr>
                <w:rFonts w:ascii="Avenir Next LT Pro Light" w:hAnsi="Avenir Next LT Pro Light"/>
                <w:noProof/>
                <w:color w:val="003450" w:themeColor="text1"/>
                <w:szCs w:val="20"/>
                <w:lang w:val="en-AU"/>
              </w:rPr>
              <w:t xml:space="preserve"> </w:t>
            </w:r>
            <w:r w:rsidR="00B27CCF" w:rsidRPr="00B27CCF">
              <w:rPr>
                <w:rFonts w:ascii="Avenir Next LT Pro Light" w:hAnsi="Avenir Next LT Pro Light" w:cs="Arial"/>
                <w:noProof/>
                <w:color w:val="003450" w:themeColor="text1"/>
                <w:sz w:val="28"/>
                <w:lang w:val="en-AU"/>
              </w:rPr>
              <w:t>Given on the first day of Christmas</w:t>
            </w:r>
          </w:p>
        </w:tc>
        <w:tc>
          <w:tcPr>
            <w:tcW w:w="721" w:type="dxa"/>
            <w:vAlign w:val="center"/>
          </w:tcPr>
          <w:p w14:paraId="4A705017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51BD572C" w14:textId="3D861669" w:rsidR="000F6EC6" w:rsidRPr="00101F1E" w:rsidRDefault="00577AC8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356CD9">
              <w:rPr>
                <w:rFonts w:ascii="Mystical Woods Smooth Script" w:eastAsia="Calibri" w:hAnsi="Mystical Woods Smooth Script" w:cs="Times New Roman"/>
                <w:noProof/>
                <w:color w:val="003450" w:themeColor="text1"/>
                <w:sz w:val="96"/>
                <w:szCs w:val="96"/>
              </w:rPr>
              <w:drawing>
                <wp:anchor distT="0" distB="0" distL="114300" distR="114300" simplePos="0" relativeHeight="251658268" behindDoc="1" locked="0" layoutInCell="1" allowOverlap="1" wp14:anchorId="697120A8" wp14:editId="7EDE4417">
                  <wp:simplePos x="0" y="0"/>
                  <wp:positionH relativeFrom="margin">
                    <wp:posOffset>-8255</wp:posOffset>
                  </wp:positionH>
                  <wp:positionV relativeFrom="margin">
                    <wp:posOffset>-269875</wp:posOffset>
                  </wp:positionV>
                  <wp:extent cx="3056890" cy="1834515"/>
                  <wp:effectExtent l="0" t="0" r="0" b="0"/>
                  <wp:wrapNone/>
                  <wp:docPr id="37" name="Picture 37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F6EC6" w:rsidRPr="00356CD9">
              <w:rPr>
                <w:rFonts w:ascii="Mystical Woods Smooth Script" w:hAnsi="Mystical Woods Smooth Script"/>
                <w:noProof/>
                <w:color w:val="003450" w:themeColor="text1"/>
                <w:sz w:val="88"/>
                <w:szCs w:val="88"/>
              </w:rPr>
              <w:t>Pear Tree</w:t>
            </w:r>
            <w:r w:rsidR="000F6EC6"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36"/>
                <w:szCs w:val="36"/>
              </w:rPr>
              <w:t>Find your Christmas Pair</w:t>
            </w:r>
            <w:r w:rsidR="000F6EC6"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  <w:r w:rsidR="000F6EC6" w:rsidRPr="00965D81">
              <w:rPr>
                <w:rFonts w:ascii="Avenir Next LT Pro Light" w:hAnsi="Avenir Next LT Pro Light" w:cs="Arial"/>
                <w:noProof/>
                <w:color w:val="003450" w:themeColor="text1"/>
                <w:sz w:val="28"/>
              </w:rPr>
              <w:t>*</w:t>
            </w:r>
            <w:r w:rsidR="00B27CCF" w:rsidRPr="00B27CCF">
              <w:rPr>
                <w:rFonts w:ascii="Avenir Next LT Pro Light" w:hAnsi="Avenir Next LT Pro Light"/>
                <w:noProof/>
                <w:color w:val="003450" w:themeColor="text1"/>
                <w:szCs w:val="20"/>
                <w:lang w:val="en-AU"/>
              </w:rPr>
              <w:t xml:space="preserve"> </w:t>
            </w:r>
            <w:r w:rsidR="00B27CCF" w:rsidRPr="00B27CCF">
              <w:rPr>
                <w:rFonts w:ascii="Avenir Next LT Pro Light" w:hAnsi="Avenir Next LT Pro Light" w:cs="Arial"/>
                <w:noProof/>
                <w:color w:val="003450" w:themeColor="text1"/>
                <w:sz w:val="28"/>
                <w:lang w:val="en-AU"/>
              </w:rPr>
              <w:t>Given on the first day of Christmas</w:t>
            </w:r>
          </w:p>
        </w:tc>
      </w:tr>
      <w:tr w:rsidR="000F6EC6" w:rsidRPr="00101F1E" w14:paraId="02978491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37732375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101F1E">
              <w:rPr>
                <w:rFonts w:ascii="Wild Spirit" w:eastAsia="Calibri" w:hAnsi="Wild Spirit" w:cs="Times New Roman"/>
                <w:noProof/>
                <w:color w:val="003450" w:themeColor="text1"/>
                <w:sz w:val="144"/>
                <w:szCs w:val="144"/>
              </w:rPr>
              <w:drawing>
                <wp:anchor distT="0" distB="0" distL="114300" distR="114300" simplePos="0" relativeHeight="251658267" behindDoc="1" locked="0" layoutInCell="1" allowOverlap="1" wp14:anchorId="5153859F" wp14:editId="0C3A1695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39" name="Picture 39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57241AFE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1F2C53CC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101F1E">
              <w:rPr>
                <w:rFonts w:ascii="Wild Spirit" w:eastAsia="Calibri" w:hAnsi="Wild Spirit" w:cs="Times New Roman"/>
                <w:noProof/>
                <w:color w:val="003450" w:themeColor="text1"/>
                <w:sz w:val="144"/>
                <w:szCs w:val="144"/>
              </w:rPr>
              <w:drawing>
                <wp:anchor distT="0" distB="0" distL="114300" distR="114300" simplePos="0" relativeHeight="251658266" behindDoc="1" locked="0" layoutInCell="1" allowOverlap="1" wp14:anchorId="2B81023C" wp14:editId="0F3F82CE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40" name="Picture 40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  <w:tr w:rsidR="000F6EC6" w:rsidRPr="00101F1E" w14:paraId="64E3A198" w14:textId="77777777" w:rsidTr="002A050E">
        <w:trPr>
          <w:trHeight w:hRule="exact" w:val="3456"/>
          <w:jc w:val="center"/>
        </w:trPr>
        <w:tc>
          <w:tcPr>
            <w:tcW w:w="5044" w:type="dxa"/>
            <w:vAlign w:val="center"/>
          </w:tcPr>
          <w:p w14:paraId="09C55EC9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101F1E">
              <w:rPr>
                <w:rFonts w:ascii="Wild Spirit" w:eastAsia="Calibri" w:hAnsi="Wild Spirit" w:cs="Times New Roman"/>
                <w:noProof/>
                <w:color w:val="003450" w:themeColor="text1"/>
                <w:sz w:val="144"/>
                <w:szCs w:val="144"/>
              </w:rPr>
              <w:drawing>
                <wp:anchor distT="0" distB="0" distL="114300" distR="114300" simplePos="0" relativeHeight="251658265" behindDoc="1" locked="0" layoutInCell="1" allowOverlap="1" wp14:anchorId="1289C57F" wp14:editId="4A6A5681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41" name="Picture 41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  <w:tc>
          <w:tcPr>
            <w:tcW w:w="721" w:type="dxa"/>
            <w:vAlign w:val="center"/>
          </w:tcPr>
          <w:p w14:paraId="73D1E9A9" w14:textId="77777777" w:rsidR="000F6EC6" w:rsidRPr="00101F1E" w:rsidRDefault="000F6EC6" w:rsidP="00101F1E">
            <w:pPr>
              <w:spacing w:line="20" w:lineRule="atLeast"/>
              <w:jc w:val="center"/>
              <w:rPr>
                <w:color w:val="003450" w:themeColor="text1"/>
                <w:sz w:val="72"/>
                <w:szCs w:val="72"/>
              </w:rPr>
            </w:pPr>
          </w:p>
        </w:tc>
        <w:tc>
          <w:tcPr>
            <w:tcW w:w="5035" w:type="dxa"/>
            <w:vAlign w:val="center"/>
          </w:tcPr>
          <w:p w14:paraId="56FDE268" w14:textId="77777777" w:rsidR="000F6EC6" w:rsidRPr="00101F1E" w:rsidRDefault="000F6EC6" w:rsidP="00101F1E">
            <w:pPr>
              <w:spacing w:before="360" w:line="20" w:lineRule="atLeast"/>
              <w:jc w:val="center"/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</w:pPr>
            <w:r w:rsidRPr="00101F1E">
              <w:rPr>
                <w:rFonts w:ascii="Wild Spirit" w:eastAsia="Calibri" w:hAnsi="Wild Spirit" w:cs="Times New Roman"/>
                <w:noProof/>
                <w:color w:val="003450" w:themeColor="text1"/>
                <w:sz w:val="144"/>
                <w:szCs w:val="144"/>
              </w:rPr>
              <w:drawing>
                <wp:anchor distT="0" distB="0" distL="114300" distR="114300" simplePos="0" relativeHeight="251658264" behindDoc="1" locked="0" layoutInCell="1" allowOverlap="1" wp14:anchorId="6C8563A2" wp14:editId="544C36B6">
                  <wp:simplePos x="0" y="0"/>
                  <wp:positionH relativeFrom="margin">
                    <wp:posOffset>0</wp:posOffset>
                  </wp:positionH>
                  <wp:positionV relativeFrom="margin">
                    <wp:posOffset>-67310</wp:posOffset>
                  </wp:positionV>
                  <wp:extent cx="3056890" cy="1834515"/>
                  <wp:effectExtent l="0" t="0" r="0" b="0"/>
                  <wp:wrapNone/>
                  <wp:docPr id="42" name="Picture 42" descr="A picture containing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 descr="A picture containing text&#10;&#10;Description automatically generated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6890" cy="1834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101F1E">
              <w:rPr>
                <w:rFonts w:ascii="Avenir Next LT Pro" w:hAnsi="Avenir Next LT Pro"/>
                <w:color w:val="003450" w:themeColor="text1"/>
                <w:sz w:val="72"/>
                <w:szCs w:val="72"/>
              </w:rPr>
              <w:br/>
            </w:r>
            <w:r w:rsidRPr="00101F1E">
              <w:rPr>
                <w:rFonts w:ascii="Avenir Next LT Pro Light" w:hAnsi="Avenir Next LT Pro Light" w:cs="Arial"/>
                <w:color w:val="003450" w:themeColor="text1"/>
                <w:sz w:val="36"/>
                <w:szCs w:val="36"/>
              </w:rPr>
              <w:br/>
            </w:r>
          </w:p>
        </w:tc>
      </w:tr>
    </w:tbl>
    <w:p w14:paraId="29BB5ABA" w14:textId="77777777" w:rsidR="000F6EC6" w:rsidRDefault="000F6EC6" w:rsidP="00A80BB9">
      <w:pPr>
        <w:rPr>
          <w:sz w:val="14"/>
        </w:rPr>
      </w:pPr>
    </w:p>
    <w:sectPr w:rsidR="000F6EC6" w:rsidSect="000F6EC6">
      <w:headerReference w:type="default" r:id="rId16"/>
      <w:type w:val="continuous"/>
      <w:pgSz w:w="12240" w:h="15840" w:code="1"/>
      <w:pgMar w:top="720" w:right="720" w:bottom="720" w:left="720" w:header="432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47A0BB" w14:textId="77777777" w:rsidR="00922941" w:rsidRDefault="00922941" w:rsidP="00A80BB9">
      <w:r>
        <w:separator/>
      </w:r>
    </w:p>
  </w:endnote>
  <w:endnote w:type="continuationSeparator" w:id="0">
    <w:p w14:paraId="48075149" w14:textId="77777777" w:rsidR="00922941" w:rsidRDefault="00922941" w:rsidP="00A80BB9">
      <w:r>
        <w:continuationSeparator/>
      </w:r>
    </w:p>
  </w:endnote>
  <w:endnote w:type="continuationNotice" w:id="1">
    <w:p w14:paraId="5D63804F" w14:textId="77777777" w:rsidR="00922941" w:rsidRDefault="0092294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01810E06-F4DF-4C6C-A975-BE0DF60585D2}"/>
    <w:embedBold r:id="rId2" w:fontKey="{835FC673-AD82-4717-8DEF-6EB230A763E2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B782E987-8431-4358-A8DD-BC22F8F72718}"/>
    <w:embedBold r:id="rId4" w:fontKey="{EC15DC5A-002C-4CD0-BD2F-63F545E18841}"/>
    <w:embedItalic r:id="rId5" w:fontKey="{3F9780F7-0D39-4516-B595-38E67EB5DBEC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07029AA8-6D3F-4351-B76C-6657050305E1}"/>
  </w:font>
  <w:font w:name="Avenir Next LT Pro">
    <w:charset w:val="00"/>
    <w:family w:val="swiss"/>
    <w:pitch w:val="variable"/>
    <w:sig w:usb0="800000EF" w:usb1="5000204A" w:usb2="00000000" w:usb3="00000000" w:csb0="00000093" w:csb1="00000000"/>
    <w:embedRegular r:id="rId7" w:fontKey="{BC007B51-5AFB-412D-AE44-E7BB71CD9E57}"/>
  </w:font>
  <w:font w:name="Mystical Woods Smooth Script">
    <w:altName w:val="Mystical Woods Smooth Script"/>
    <w:charset w:val="00"/>
    <w:family w:val="auto"/>
    <w:pitch w:val="variable"/>
    <w:sig w:usb0="2000000F" w:usb1="10000000" w:usb2="00000000" w:usb3="00000000" w:csb0="00000093" w:csb1="00000000"/>
    <w:embedRegular r:id="rId8" w:fontKey="{924AD454-3256-4BA0-B967-4EA5CD7D2C46}"/>
  </w:font>
  <w:font w:name="Avenir Next LT Pro Light">
    <w:altName w:val="Calibri"/>
    <w:charset w:val="00"/>
    <w:family w:val="swiss"/>
    <w:pitch w:val="variable"/>
    <w:sig w:usb0="A00000EF" w:usb1="5000204B" w:usb2="00000000" w:usb3="00000000" w:csb0="00000093" w:csb1="00000000"/>
    <w:embedRegular r:id="rId9" w:fontKey="{F94E9577-3CCA-4A4E-B273-90028FA57C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ld Spirit">
    <w:charset w:val="00"/>
    <w:family w:val="auto"/>
    <w:pitch w:val="variable"/>
    <w:sig w:usb0="80000027" w:usb1="00000042" w:usb2="00000000" w:usb3="00000000" w:csb0="00000011" w:csb1="00000000"/>
    <w:embedRegular r:id="rId10" w:fontKey="{71D53445-6E97-4F2D-BA6B-FB91FA5D927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431D7FB" w14:textId="77777777" w:rsidR="00922941" w:rsidRDefault="00922941" w:rsidP="00A80BB9">
      <w:r>
        <w:separator/>
      </w:r>
    </w:p>
  </w:footnote>
  <w:footnote w:type="continuationSeparator" w:id="0">
    <w:p w14:paraId="4ABB9869" w14:textId="77777777" w:rsidR="00922941" w:rsidRDefault="00922941" w:rsidP="00A80BB9">
      <w:r>
        <w:continuationSeparator/>
      </w:r>
    </w:p>
  </w:footnote>
  <w:footnote w:type="continuationNotice" w:id="1">
    <w:p w14:paraId="480CA485" w14:textId="77777777" w:rsidR="00922941" w:rsidRDefault="0092294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8390B8" w14:textId="77777777" w:rsidR="000F6EC6" w:rsidRPr="00311D4F" w:rsidRDefault="000F6EC6" w:rsidP="00A80BB9"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2" behindDoc="0" locked="0" layoutInCell="1" allowOverlap="1" wp14:anchorId="1017EF03" wp14:editId="013906C2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0" cy="10458450"/>
              <wp:effectExtent l="0" t="0" r="38100" b="19050"/>
              <wp:wrapNone/>
              <wp:docPr id="1" name="Straight Connector 1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45845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1" style="position:absolute;z-index:251662336;visibility:visible;mso-wrap-style:square;mso-width-percent:0;mso-height-percent:1000;mso-wrap-distance-left:2.88pt;mso-wrap-distance-top:2.88pt;mso-wrap-distance-right:2.88pt;mso-wrap-distance-bottom:2.88pt;mso-position-horizontal:center;mso-position-horizontal-relative:page;mso-position-vertical:center;mso-position-vertical-relative:page;mso-width-percent:0;mso-height-percent:1000;mso-width-relative:page;mso-height-relative:page" alt="&quot;&quot;" o:spid="_x0000_s1026" strokecolor="#d0d0d0" strokeweight=".5pt" from="0,0" to="0,823.5pt" w14:anchorId="37DDCD0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">
              <v:stroke dashstyle="dash"/>
              <v:shadow color="#bdf2f9"/>
              <w10:wrap anchorx="page" anchory="page"/>
            </v:line>
          </w:pict>
        </mc:Fallback>
      </mc:AlternateContent>
    </w:r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3" behindDoc="0" locked="0" layoutInCell="1" allowOverlap="1" wp14:anchorId="03C4EA97" wp14:editId="3468597B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8401050" cy="0"/>
              <wp:effectExtent l="0" t="0" r="0" b="0"/>
              <wp:wrapNone/>
              <wp:docPr id="2" name="Straight Connector 2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40105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2" style="position:absolute;z-index:251663360;visibility:visible;mso-wrap-style:square;mso-width-percent:1000;mso-height-percent:0;mso-wrap-distance-left:2.88pt;mso-wrap-distance-top:2.88pt;mso-wrap-distance-right:2.88pt;mso-wrap-distance-bottom:2.88pt;mso-position-horizontal:center;mso-position-horizontal-relative:page;mso-position-vertical:center;mso-position-vertical-relative:page;mso-width-percent:1000;mso-height-percent:0;mso-width-relative:page;mso-height-relative:page" alt="&quot;&quot;" o:spid="_x0000_s1026" strokecolor="#d0d0d0" strokeweight=".5pt" from="0,0" to="661.5pt,0" w14:anchorId="484CFEF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">
              <v:stroke dashstyle="dash"/>
              <v:shadow color="#bdf2f9"/>
              <w10:wrap anchorx="page" anchory="page"/>
            </v:lin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757C44A" w14:textId="77777777" w:rsidR="000F6EC6" w:rsidRPr="00311D4F" w:rsidRDefault="000F6EC6" w:rsidP="00A80BB9"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4" behindDoc="0" locked="0" layoutInCell="1" allowOverlap="1" wp14:anchorId="223D929E" wp14:editId="2F2E842A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0" cy="10458450"/>
              <wp:effectExtent l="0" t="0" r="38100" b="19050"/>
              <wp:wrapNone/>
              <wp:docPr id="6" name="Straight Connector 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45845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6" style="position:absolute;z-index:251665408;visibility:visible;mso-wrap-style:square;mso-width-percent:0;mso-height-percent:1000;mso-wrap-distance-left:2.88pt;mso-wrap-distance-top:2.88pt;mso-wrap-distance-right:2.88pt;mso-wrap-distance-bottom:2.88pt;mso-position-horizontal:center;mso-position-horizontal-relative:page;mso-position-vertical:center;mso-position-vertical-relative:page;mso-width-percent:0;mso-height-percent:1000;mso-width-relative:page;mso-height-relative:page" alt="&quot;&quot;" o:spid="_x0000_s1026" strokecolor="#d0d0d0" strokeweight=".5pt" from="0,0" to="0,823.5pt" w14:anchorId="1361E04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">
              <v:stroke dashstyle="dash"/>
              <v:shadow color="#bdf2f9"/>
              <w10:wrap anchorx="page" anchory="page"/>
            </v:line>
          </w:pict>
        </mc:Fallback>
      </mc:AlternateContent>
    </w:r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5" behindDoc="0" locked="0" layoutInCell="1" allowOverlap="1" wp14:anchorId="26910967" wp14:editId="252270D9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8401050" cy="0"/>
              <wp:effectExtent l="0" t="0" r="0" b="0"/>
              <wp:wrapNone/>
              <wp:docPr id="7" name="Straight Connector 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40105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7" style="position:absolute;z-index:251666432;visibility:visible;mso-wrap-style:square;mso-width-percent:1000;mso-height-percent:0;mso-wrap-distance-left:2.88pt;mso-wrap-distance-top:2.88pt;mso-wrap-distance-right:2.88pt;mso-wrap-distance-bottom:2.88pt;mso-position-horizontal:center;mso-position-horizontal-relative:page;mso-position-vertical:center;mso-position-vertical-relative:page;mso-width-percent:1000;mso-height-percent:0;mso-width-relative:page;mso-height-relative:page" alt="&quot;&quot;" o:spid="_x0000_s1026" strokecolor="#d0d0d0" strokeweight=".5pt" from="0,0" to="661.5pt,0" w14:anchorId="2B016AD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">
              <v:stroke dashstyle="dash"/>
              <v:shadow color="#bdf2f9"/>
              <w10:wrap anchorx="page" anchory="page"/>
            </v:lin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DABF11" w14:textId="77777777" w:rsidR="000F6EC6" w:rsidRPr="00311D4F" w:rsidRDefault="000F6EC6" w:rsidP="00A80BB9"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6" behindDoc="0" locked="0" layoutInCell="1" allowOverlap="1" wp14:anchorId="35500E69" wp14:editId="5B459E9C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0" cy="10458450"/>
              <wp:effectExtent l="0" t="0" r="38100" b="19050"/>
              <wp:wrapNone/>
              <wp:docPr id="16" name="Straight Connector 16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45845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16" style="position:absolute;z-index:251668480;visibility:visible;mso-wrap-style:square;mso-width-percent:0;mso-height-percent:1000;mso-wrap-distance-left:2.88pt;mso-wrap-distance-top:2.88pt;mso-wrap-distance-right:2.88pt;mso-wrap-distance-bottom:2.88pt;mso-position-horizontal:center;mso-position-horizontal-relative:page;mso-position-vertical:center;mso-position-vertical-relative:page;mso-width-percent:0;mso-height-percent:1000;mso-width-relative:page;mso-height-relative:page" alt="&quot;&quot;" o:spid="_x0000_s1026" strokecolor="#d0d0d0" strokeweight=".5pt" from="0,0" to="0,823.5pt" w14:anchorId="30C367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">
              <v:stroke dashstyle="dash"/>
              <v:shadow color="#bdf2f9"/>
              <w10:wrap anchorx="page" anchory="page"/>
            </v:line>
          </w:pict>
        </mc:Fallback>
      </mc:AlternateContent>
    </w:r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7" behindDoc="0" locked="0" layoutInCell="1" allowOverlap="1" wp14:anchorId="18E29B4E" wp14:editId="486CCC36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8401050" cy="0"/>
              <wp:effectExtent l="0" t="0" r="0" b="0"/>
              <wp:wrapNone/>
              <wp:docPr id="17" name="Straight Connector 17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40105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17" style="position:absolute;z-index:251669504;visibility:visible;mso-wrap-style:square;mso-width-percent:1000;mso-height-percent:0;mso-wrap-distance-left:2.88pt;mso-wrap-distance-top:2.88pt;mso-wrap-distance-right:2.88pt;mso-wrap-distance-bottom:2.88pt;mso-position-horizontal:center;mso-position-horizontal-relative:page;mso-position-vertical:center;mso-position-vertical-relative:page;mso-width-percent:1000;mso-height-percent:0;mso-width-relative:page;mso-height-relative:page" alt="&quot;&quot;" o:spid="_x0000_s1026" strokecolor="#d0d0d0" strokeweight=".5pt" from="0,0" to="661.5pt,0" w14:anchorId="4B94A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">
              <v:stroke dashstyle="dash"/>
              <v:shadow color="#bdf2f9"/>
              <w10:wrap anchorx="page" anchory="page"/>
            </v:line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221B42" w14:textId="77777777" w:rsidR="000172E5" w:rsidRPr="00311D4F" w:rsidRDefault="00A80BB9" w:rsidP="00A80BB9"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0" behindDoc="0" locked="0" layoutInCell="1" allowOverlap="1" wp14:anchorId="761BB8B8" wp14:editId="208A5CD0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0" cy="10458450"/>
              <wp:effectExtent l="0" t="0" r="38100" b="19050"/>
              <wp:wrapNone/>
              <wp:docPr id="5" name="Straight Connector 5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0" cy="1045845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100000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5" style="position:absolute;z-index:251659264;visibility:visible;mso-wrap-style:square;mso-width-percent:0;mso-height-percent:1000;mso-wrap-distance-left:2.88pt;mso-wrap-distance-top:2.88pt;mso-wrap-distance-right:2.88pt;mso-wrap-distance-bottom:2.88pt;mso-position-horizontal:center;mso-position-horizontal-relative:page;mso-position-vertical:center;mso-position-vertical-relative:page;mso-width-percent:0;mso-height-percent:1000;mso-width-relative:page;mso-height-relative:page" alt="&quot;&quot;" o:spid="_x0000_s1026" strokecolor="#d0d0d0" strokeweight=".5pt" from="0,0" to="0,823.5pt" w14:anchorId="5AD4527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">
              <v:stroke dashstyle="dash"/>
              <v:shadow color="#bdf2f9"/>
              <w10:wrap anchorx="page" anchory="page"/>
            </v:line>
          </w:pict>
        </mc:Fallback>
      </mc:AlternateContent>
    </w:r>
    <w:r w:rsidRPr="00A80BB9">
      <w:rPr>
        <w:noProof/>
      </w:rPr>
      <mc:AlternateContent>
        <mc:Choice Requires="wps">
          <w:drawing>
            <wp:anchor distT="36576" distB="36576" distL="36576" distR="36576" simplePos="0" relativeHeight="251658241" behindDoc="0" locked="0" layoutInCell="1" allowOverlap="1" wp14:anchorId="771755AD" wp14:editId="553EBDF0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8401050" cy="0"/>
              <wp:effectExtent l="0" t="0" r="0" b="0"/>
              <wp:wrapNone/>
              <wp:docPr id="4" name="Straight Connector 4">
                <a:extLst xmlns:a="http://schemas.openxmlformats.org/drawingml/2006/main">
                  <a:ext uri="{C183D7F6-B498-43B3-948B-1728B52AA6E4}">
                    <adec:decorative xmlns:adec="http://schemas.microsoft.com/office/drawing/2017/decorative" val="1"/>
                  </a:ext>
                </a:extLst>
              </wp:docPr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8401050" cy="0"/>
                      </a:xfrm>
                      <a:prstGeom prst="line">
                        <a:avLst/>
                      </a:prstGeom>
                      <a:noFill/>
                      <a:ln w="6350">
                        <a:solidFill>
                          <a:srgbClr val="D0D0D0"/>
                        </a:solidFill>
                        <a:prstDash val="dash"/>
                        <a:round/>
                        <a:headEnd/>
                        <a:tailEnd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BDF2F9"/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 xmlns:a="http://schemas.openxmlformats.org/drawingml/2006/main" xmlns:adec="http://schemas.microsoft.com/office/drawing/2017/decorative" xmlns:a14="http://schemas.microsoft.com/office/drawing/2010/main" xmlns:arto="http://schemas.microsoft.com/office/word/2006/arto">
          <w:pict>
            <v:line id="Straight Connector 4" style="position:absolute;z-index:251660288;visibility:visible;mso-wrap-style:square;mso-width-percent:1000;mso-height-percent:0;mso-wrap-distance-left:2.88pt;mso-wrap-distance-top:2.88pt;mso-wrap-distance-right:2.88pt;mso-wrap-distance-bottom:2.88pt;mso-position-horizontal:center;mso-position-horizontal-relative:page;mso-position-vertical:center;mso-position-vertical-relative:page;mso-width-percent:1000;mso-height-percent:0;mso-width-relative:page;mso-height-relative:page" alt="&quot;&quot;" o:spid="_x0000_s1026" strokecolor="#d0d0d0" strokeweight=".5pt" from="0,0" to="661.5pt,0" w14:anchorId="3F810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">
              <v:stroke dashstyle="dash"/>
              <v:shadow color="#bdf2f9"/>
              <w10:wrap anchorx="page" anchory="page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1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1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1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1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1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1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1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1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1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1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1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1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1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1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1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1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1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1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1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1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1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1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 w16cid:durableId="82727418">
    <w:abstractNumId w:val="11"/>
  </w:num>
  <w:num w:numId="2" w16cid:durableId="776103869">
    <w:abstractNumId w:val="7"/>
  </w:num>
  <w:num w:numId="3" w16cid:durableId="407265056">
    <w:abstractNumId w:val="15"/>
  </w:num>
  <w:num w:numId="4" w16cid:durableId="708577522">
    <w:abstractNumId w:val="12"/>
  </w:num>
  <w:num w:numId="5" w16cid:durableId="1762799681">
    <w:abstractNumId w:val="13"/>
  </w:num>
  <w:num w:numId="6" w16cid:durableId="1732848936">
    <w:abstractNumId w:val="19"/>
  </w:num>
  <w:num w:numId="7" w16cid:durableId="67534737">
    <w:abstractNumId w:val="6"/>
  </w:num>
  <w:num w:numId="8" w16cid:durableId="974334458">
    <w:abstractNumId w:val="10"/>
  </w:num>
  <w:num w:numId="9" w16cid:durableId="291861988">
    <w:abstractNumId w:val="17"/>
  </w:num>
  <w:num w:numId="10" w16cid:durableId="1979410763">
    <w:abstractNumId w:val="1"/>
  </w:num>
  <w:num w:numId="11" w16cid:durableId="1096291177">
    <w:abstractNumId w:val="5"/>
  </w:num>
  <w:num w:numId="12" w16cid:durableId="1572545050">
    <w:abstractNumId w:val="0"/>
  </w:num>
  <w:num w:numId="13" w16cid:durableId="2083141705">
    <w:abstractNumId w:val="2"/>
  </w:num>
  <w:num w:numId="14" w16cid:durableId="2063628349">
    <w:abstractNumId w:val="9"/>
  </w:num>
  <w:num w:numId="15" w16cid:durableId="2116244054">
    <w:abstractNumId w:val="8"/>
  </w:num>
  <w:num w:numId="16" w16cid:durableId="2045907717">
    <w:abstractNumId w:val="16"/>
  </w:num>
  <w:num w:numId="17" w16cid:durableId="1201212363">
    <w:abstractNumId w:val="3"/>
  </w:num>
  <w:num w:numId="18" w16cid:durableId="773595521">
    <w:abstractNumId w:val="21"/>
  </w:num>
  <w:num w:numId="19" w16cid:durableId="148793072">
    <w:abstractNumId w:val="18"/>
  </w:num>
  <w:num w:numId="20" w16cid:durableId="1496415539">
    <w:abstractNumId w:val="14"/>
  </w:num>
  <w:num w:numId="21" w16cid:durableId="1614510942">
    <w:abstractNumId w:val="20"/>
  </w:num>
  <w:num w:numId="22" w16cid:durableId="443689755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4472"/>
    <w:rsid w:val="000172E5"/>
    <w:rsid w:val="00052382"/>
    <w:rsid w:val="0006568A"/>
    <w:rsid w:val="00076F0F"/>
    <w:rsid w:val="00077671"/>
    <w:rsid w:val="00084253"/>
    <w:rsid w:val="000C2511"/>
    <w:rsid w:val="000D1F49"/>
    <w:rsid w:val="000F6EC6"/>
    <w:rsid w:val="00101F1E"/>
    <w:rsid w:val="001033A6"/>
    <w:rsid w:val="00105E3C"/>
    <w:rsid w:val="00106A7B"/>
    <w:rsid w:val="001209E0"/>
    <w:rsid w:val="001251EA"/>
    <w:rsid w:val="00172359"/>
    <w:rsid w:val="001727CA"/>
    <w:rsid w:val="00173373"/>
    <w:rsid w:val="00205F05"/>
    <w:rsid w:val="002A050E"/>
    <w:rsid w:val="002C56E6"/>
    <w:rsid w:val="00311D4F"/>
    <w:rsid w:val="00344849"/>
    <w:rsid w:val="00356CD9"/>
    <w:rsid w:val="00361E11"/>
    <w:rsid w:val="003F0847"/>
    <w:rsid w:val="0040090B"/>
    <w:rsid w:val="00445F93"/>
    <w:rsid w:val="0046302A"/>
    <w:rsid w:val="004710BE"/>
    <w:rsid w:val="00474472"/>
    <w:rsid w:val="00487D2D"/>
    <w:rsid w:val="004D5D62"/>
    <w:rsid w:val="005112D0"/>
    <w:rsid w:val="00530FCB"/>
    <w:rsid w:val="00577AC8"/>
    <w:rsid w:val="00577E06"/>
    <w:rsid w:val="00583334"/>
    <w:rsid w:val="005A3BF7"/>
    <w:rsid w:val="005A64E8"/>
    <w:rsid w:val="005F2035"/>
    <w:rsid w:val="005F7990"/>
    <w:rsid w:val="006145D8"/>
    <w:rsid w:val="00616813"/>
    <w:rsid w:val="0063739C"/>
    <w:rsid w:val="00667D0F"/>
    <w:rsid w:val="006840F5"/>
    <w:rsid w:val="006C787A"/>
    <w:rsid w:val="006D5139"/>
    <w:rsid w:val="007147D7"/>
    <w:rsid w:val="00770F25"/>
    <w:rsid w:val="007A35A8"/>
    <w:rsid w:val="007B0A85"/>
    <w:rsid w:val="007C6A52"/>
    <w:rsid w:val="00807979"/>
    <w:rsid w:val="0082043E"/>
    <w:rsid w:val="00834952"/>
    <w:rsid w:val="00844687"/>
    <w:rsid w:val="00846B76"/>
    <w:rsid w:val="008921E5"/>
    <w:rsid w:val="008A1FAD"/>
    <w:rsid w:val="008E203A"/>
    <w:rsid w:val="0091229C"/>
    <w:rsid w:val="00922941"/>
    <w:rsid w:val="00940E73"/>
    <w:rsid w:val="00941E69"/>
    <w:rsid w:val="0098597D"/>
    <w:rsid w:val="009D1E15"/>
    <w:rsid w:val="009F619A"/>
    <w:rsid w:val="009F6DDE"/>
    <w:rsid w:val="00A321D2"/>
    <w:rsid w:val="00A370A8"/>
    <w:rsid w:val="00A44318"/>
    <w:rsid w:val="00A80BB9"/>
    <w:rsid w:val="00A84652"/>
    <w:rsid w:val="00AD5B39"/>
    <w:rsid w:val="00B25C16"/>
    <w:rsid w:val="00B27CCF"/>
    <w:rsid w:val="00B337A2"/>
    <w:rsid w:val="00BD4753"/>
    <w:rsid w:val="00BD5CB1"/>
    <w:rsid w:val="00BE62EE"/>
    <w:rsid w:val="00C003BA"/>
    <w:rsid w:val="00C02426"/>
    <w:rsid w:val="00C4602F"/>
    <w:rsid w:val="00C46878"/>
    <w:rsid w:val="00C6231D"/>
    <w:rsid w:val="00C963DD"/>
    <w:rsid w:val="00CB1133"/>
    <w:rsid w:val="00CB4A51"/>
    <w:rsid w:val="00CD4532"/>
    <w:rsid w:val="00CD47B0"/>
    <w:rsid w:val="00CE6104"/>
    <w:rsid w:val="00CE7918"/>
    <w:rsid w:val="00D16163"/>
    <w:rsid w:val="00D473A6"/>
    <w:rsid w:val="00D65B35"/>
    <w:rsid w:val="00DB3FAD"/>
    <w:rsid w:val="00E4493F"/>
    <w:rsid w:val="00E61C09"/>
    <w:rsid w:val="00E9562F"/>
    <w:rsid w:val="00EA524B"/>
    <w:rsid w:val="00EB3B58"/>
    <w:rsid w:val="00EC7359"/>
    <w:rsid w:val="00EE01A3"/>
    <w:rsid w:val="00EE3054"/>
    <w:rsid w:val="00EF7640"/>
    <w:rsid w:val="00F00606"/>
    <w:rsid w:val="00F01256"/>
    <w:rsid w:val="00F51C7C"/>
    <w:rsid w:val="00FC7475"/>
    <w:rsid w:val="00FE78A0"/>
    <w:rsid w:val="28ADBF49"/>
    <w:rsid w:val="51BABC8A"/>
    <w:rsid w:val="5861AD51"/>
    <w:rsid w:val="7E9B23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1D3FF98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C02426"/>
    <w:pPr>
      <w:spacing w:after="0"/>
    </w:pPr>
    <w:rPr>
      <w:color w:val="1F59A9" w:themeColor="accent5"/>
      <w:sz w:val="20"/>
    </w:r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01927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01927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005E91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005E91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311D4F"/>
    <w:pPr>
      <w:ind w:left="720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311D4F"/>
    <w:pPr>
      <w:tabs>
        <w:tab w:val="center" w:pos="4680"/>
        <w:tab w:val="right" w:pos="9360"/>
      </w:tabs>
    </w:pPr>
    <w:rPr>
      <w:rFonts w:ascii="Corbel" w:eastAsia="Calibri" w:hAnsi="Corbel" w:cs="Times New Roman"/>
      <w:b/>
      <w:noProof/>
      <w:color w:val="731F1C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311D4F"/>
    <w:rPr>
      <w:rFonts w:ascii="Corbel" w:eastAsia="Calibri" w:hAnsi="Corbel" w:cs="Times New Roman"/>
      <w:b/>
      <w:noProof/>
      <w:color w:val="731F1C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1F59A9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01927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01927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005E91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005E91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345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9C295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345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  <w:style w:type="paragraph" w:customStyle="1" w:styleId="NameofFood">
    <w:name w:val="Name of Food"/>
    <w:basedOn w:val="Normal"/>
    <w:uiPriority w:val="1"/>
    <w:qFormat/>
    <w:rsid w:val="00C02426"/>
    <w:rPr>
      <w:b/>
      <w:sz w:val="24"/>
    </w:rPr>
  </w:style>
  <w:style w:type="paragraph" w:customStyle="1" w:styleId="xxxxmsonormal">
    <w:name w:val="x_x_xxmsonormal"/>
    <w:basedOn w:val="Normal"/>
    <w:rsid w:val="00205F0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  <w:lang w:val="en-AU"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64577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3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taryn.somerville\AppData\Roaming\Microsoft\Templates\Tent%20cards.dotx" TargetMode="External"/></Relationships>
</file>

<file path=word/theme/theme1.xml><?xml version="1.0" encoding="utf-8"?>
<a:theme xmlns:a="http://schemas.openxmlformats.org/drawingml/2006/main" name="Office Theme">
  <a:themeElements>
    <a:clrScheme name="Brand Guideline Colours">
      <a:dk1>
        <a:srgbClr val="003450"/>
      </a:dk1>
      <a:lt1>
        <a:sysClr val="window" lastClr="FFFFFF"/>
      </a:lt1>
      <a:dk2>
        <a:srgbClr val="003450"/>
      </a:dk2>
      <a:lt2>
        <a:srgbClr val="E6E7E8"/>
      </a:lt2>
      <a:accent1>
        <a:srgbClr val="003450"/>
      </a:accent1>
      <a:accent2>
        <a:srgbClr val="EF373E"/>
      </a:accent2>
      <a:accent3>
        <a:srgbClr val="BED9DF"/>
      </a:accent3>
      <a:accent4>
        <a:srgbClr val="FAA01A"/>
      </a:accent4>
      <a:accent5>
        <a:srgbClr val="1F59A9"/>
      </a:accent5>
      <a:accent6>
        <a:srgbClr val="007C88"/>
      </a:accent6>
      <a:hlink>
        <a:srgbClr val="1F59A9"/>
      </a:hlink>
      <a:folHlink>
        <a:srgbClr val="9C295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6F75B56BDECAC4FB8FCCA80E9887EA7" ma:contentTypeVersion="10" ma:contentTypeDescription="Create a new document." ma:contentTypeScope="" ma:versionID="4e3425c3837840bd70a3b8cc94dd0b59">
  <xsd:schema xmlns:xsd="http://www.w3.org/2001/XMLSchema" xmlns:xs="http://www.w3.org/2001/XMLSchema" xmlns:p="http://schemas.microsoft.com/office/2006/metadata/properties" xmlns:ns2="1ad1f5a0-fa71-4dab-a083-db26db2596cf" xmlns:ns3="583f0f69-01e1-46ca-86b7-e30e32304800" targetNamespace="http://schemas.microsoft.com/office/2006/metadata/properties" ma:root="true" ma:fieldsID="6290e9584f203645ebe8b2c1404a210e" ns2:_="" ns3:_="">
    <xsd:import namespace="1ad1f5a0-fa71-4dab-a083-db26db2596cf"/>
    <xsd:import namespace="583f0f69-01e1-46ca-86b7-e30e32304800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lcf76f155ced4ddcb4097134ff3c332f" minOccurs="0"/>
                <xsd:element ref="ns2:TaxCatchAll" minOccurs="0"/>
                <xsd:element ref="ns3:MediaServiceDateTaken" minOccurs="0"/>
                <xsd:element ref="ns3:MediaServiceGenerationTime" minOccurs="0"/>
                <xsd:element ref="ns3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ad1f5a0-fa71-4dab-a083-db26db2596cf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4" nillable="true" ma:displayName="Taxonomy Catch All Column" ma:hidden="true" ma:list="{dc8b0192-addb-45de-9190-3a71ac1c02f6}" ma:internalName="TaxCatchAll" ma:showField="CatchAllData" ma:web="1ad1f5a0-fa71-4dab-a083-db26db2596c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3f0f69-01e1-46ca-86b7-e30e3230480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ffce97cd-2d5e-4a4f-b576-145932377dd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1ad1f5a0-fa71-4dab-a083-db26db2596cf" xsi:nil="true"/>
    <lcf76f155ced4ddcb4097134ff3c332f xmlns="583f0f69-01e1-46ca-86b7-e30e32304800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E47EC222-37AD-4EAA-8450-209D4A6F3BE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ad1f5a0-fa71-4dab-a083-db26db2596cf"/>
    <ds:schemaRef ds:uri="583f0f69-01e1-46ca-86b7-e30e32304800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38B288F-2090-4093-9A05-18543328E582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DB25AB5-3102-4664-B8D3-08B0F4E8C3D5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466B9CE6-88C6-4F0C-8DB1-966D432CA05B}">
  <ds:schemaRefs>
    <ds:schemaRef ds:uri="http://schemas.microsoft.com/office/2006/metadata/properties"/>
    <ds:schemaRef ds:uri="http://schemas.microsoft.com/office/infopath/2007/PartnerControls"/>
    <ds:schemaRef ds:uri="1ad1f5a0-fa71-4dab-a083-db26db2596cf"/>
    <ds:schemaRef ds:uri="583f0f69-01e1-46ca-86b7-e30e32304800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Tent cards.dotx</Template>
  <TotalTime>0</TotalTime>
  <Pages>1</Pages>
  <Words>188</Words>
  <Characters>1072</Characters>
  <Application>Microsoft Office Word</Application>
  <DocSecurity>4</DocSecurity>
  <Lines>8</Lines>
  <Paragraphs>2</Paragraphs>
  <ScaleCrop>false</ScaleCrop>
  <Manager/>
  <Company/>
  <LinksUpToDate>false</LinksUpToDate>
  <CharactersWithSpaces>1258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2</cp:revision>
  <dcterms:created xsi:type="dcterms:W3CDTF">2022-10-07T01:06:00Z</dcterms:created>
  <dcterms:modified xsi:type="dcterms:W3CDTF">2022-10-10T19:04:00Z</dcterms:modified>
  <cp:category/>
  <cp:contentStatus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0x010100D6F75B56BDECAC4FB8FCCA80E9887EA7</vt:lpwstr>
  </property>
  <property fmtid="{D5CDD505-2E9C-101B-9397-08002B2CF9AE}" pid="3" name="_DocHome">
    <vt:i4>-1022847391</vt:i4>
  </property>
  <property fmtid="{D5CDD505-2E9C-101B-9397-08002B2CF9AE}" pid="4" name="MediaServiceImageTags">
    <vt:lpwstr/>
  </property>
</Properties>
</file>